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-, Lüftungs- und Sanitär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-, Lüftungs- und Sanitärinstallation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